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心得体会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肖  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孙民民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宫力英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霍庆玲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侯建鹏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李桂波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尹树平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  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于海红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王立学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刘兰兰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王桂芳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张春莲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刘晓霞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刘远航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李秀荣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孟艳秋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岳春杰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汪泓汐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18.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177D98"/>
    <w:rsid w:val="06F10FBB"/>
    <w:rsid w:val="0FB0104A"/>
    <w:rsid w:val="1090562F"/>
    <w:rsid w:val="17E00C65"/>
    <w:rsid w:val="1BE6144F"/>
    <w:rsid w:val="1C6F3353"/>
    <w:rsid w:val="248E6C76"/>
    <w:rsid w:val="25240B97"/>
    <w:rsid w:val="255C416C"/>
    <w:rsid w:val="27D81A01"/>
    <w:rsid w:val="2BB473D3"/>
    <w:rsid w:val="30EF494C"/>
    <w:rsid w:val="32370C14"/>
    <w:rsid w:val="328B42C1"/>
    <w:rsid w:val="3580410C"/>
    <w:rsid w:val="3C065725"/>
    <w:rsid w:val="3D517FDE"/>
    <w:rsid w:val="3F98343F"/>
    <w:rsid w:val="4C5E53CD"/>
    <w:rsid w:val="4C87161B"/>
    <w:rsid w:val="4DAF37D4"/>
    <w:rsid w:val="59CB49E9"/>
    <w:rsid w:val="5A285FC7"/>
    <w:rsid w:val="5DDA4DA4"/>
    <w:rsid w:val="6D00607D"/>
    <w:rsid w:val="6E336B96"/>
    <w:rsid w:val="729F45F5"/>
    <w:rsid w:val="77502F4D"/>
    <w:rsid w:val="782D036E"/>
    <w:rsid w:val="7E86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8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2020-01-03T05:58:36Z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